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304A3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COLYN</w:t>
      </w:r>
      <w:r>
        <w:rPr>
          <w:rFonts w:ascii="Times New Roman" w:hAnsi="Times New Roman" w:cs="Times New Roman"/>
          <w:sz w:val="24"/>
          <w:szCs w:val="24"/>
        </w:rPr>
        <w:t xml:space="preserve">      (fl.1428)</w:t>
      </w:r>
    </w:p>
    <w:p w14:paraId="3975CA44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D5FA7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AB786A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Aug.1428</w:t>
      </w:r>
      <w:r>
        <w:rPr>
          <w:rFonts w:ascii="Times New Roman" w:hAnsi="Times New Roman" w:cs="Times New Roman"/>
          <w:sz w:val="24"/>
          <w:szCs w:val="24"/>
        </w:rPr>
        <w:tab/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Wolmer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made him an executor of his Will.</w:t>
      </w:r>
    </w:p>
    <w:p w14:paraId="3E373FF7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689DCF2E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1F97F" w14:textId="77777777" w:rsidR="00F80EFC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746BF1" w14:textId="776D322F" w:rsidR="00BA00AB" w:rsidRPr="00EB3209" w:rsidRDefault="00F80EFC" w:rsidP="00F80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5FBC8" w14:textId="77777777" w:rsidR="00F80EFC" w:rsidRDefault="00F80EFC" w:rsidP="009139A6">
      <w:r>
        <w:separator/>
      </w:r>
    </w:p>
  </w:endnote>
  <w:endnote w:type="continuationSeparator" w:id="0">
    <w:p w14:paraId="62D66FD3" w14:textId="77777777" w:rsidR="00F80EFC" w:rsidRDefault="00F80E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F7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99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F4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DD26B" w14:textId="77777777" w:rsidR="00F80EFC" w:rsidRDefault="00F80EFC" w:rsidP="009139A6">
      <w:r>
        <w:separator/>
      </w:r>
    </w:p>
  </w:footnote>
  <w:footnote w:type="continuationSeparator" w:id="0">
    <w:p w14:paraId="03D1C930" w14:textId="77777777" w:rsidR="00F80EFC" w:rsidRDefault="00F80E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B66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B8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2E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EF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2FF12"/>
  <w15:chartTrackingRefBased/>
  <w15:docId w15:val="{AFBD412F-148B-47DA-B958-4E4B0449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2021-06-28T19:07:00Z</dcterms:created>
  <dcterms:modified xsi:type="dcterms:W3CDTF">2021-06-28T19:07:00Z</dcterms:modified>
</cp:coreProperties>
</file>